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84" w:rsidRPr="00E850C4" w:rsidRDefault="00C81884" w:rsidP="00F66B84">
      <w:pPr>
        <w:jc w:val="center"/>
        <w:rPr>
          <w:sz w:val="28"/>
          <w:szCs w:val="28"/>
          <w:lang w:val="uk-UA"/>
        </w:rPr>
      </w:pPr>
      <w:r w:rsidRPr="00643E9F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9.5pt;visibility:visible">
            <v:imagedata r:id="rId4" o:title=""/>
          </v:shape>
        </w:pict>
      </w:r>
      <w:r w:rsidRPr="00E850C4">
        <w:rPr>
          <w:sz w:val="28"/>
          <w:szCs w:val="28"/>
          <w:lang w:val="uk-UA"/>
        </w:rPr>
        <w:t xml:space="preserve">  </w:t>
      </w:r>
    </w:p>
    <w:p w:rsidR="00C81884" w:rsidRPr="002272CF" w:rsidRDefault="00C81884" w:rsidP="00F66B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2272CF">
        <w:rPr>
          <w:b/>
          <w:bCs/>
          <w:sz w:val="28"/>
          <w:szCs w:val="28"/>
          <w:lang w:val="uk-UA"/>
        </w:rPr>
        <w:t>УКРАЇНА</w:t>
      </w:r>
    </w:p>
    <w:p w:rsidR="00C81884" w:rsidRPr="002272CF" w:rsidRDefault="00C81884" w:rsidP="00F66B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2272CF">
        <w:rPr>
          <w:b/>
          <w:bCs/>
          <w:sz w:val="28"/>
          <w:szCs w:val="28"/>
          <w:lang w:val="uk-UA"/>
        </w:rPr>
        <w:t>ВІЙСЬКОВО-ЦИВІЛЬНА АДМІНІСТРАЦІЯ</w:t>
      </w:r>
    </w:p>
    <w:p w:rsidR="00C81884" w:rsidRDefault="00C81884" w:rsidP="00F66B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м.АВДІЇВКА ДОНЕЦЬКОЇ ОБЛАСТІ</w:t>
      </w:r>
    </w:p>
    <w:p w:rsidR="00C81884" w:rsidRPr="002272CF" w:rsidRDefault="00C81884" w:rsidP="00F66B84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2272CF">
        <w:rPr>
          <w:b/>
          <w:bCs/>
          <w:sz w:val="28"/>
          <w:szCs w:val="28"/>
          <w:lang w:val="uk-UA"/>
        </w:rPr>
        <w:t>РОЗПОРЯДЖЕННЯ</w:t>
      </w:r>
    </w:p>
    <w:p w:rsidR="00C81884" w:rsidRPr="00727437" w:rsidRDefault="00C81884" w:rsidP="00F66B84">
      <w:pPr>
        <w:jc w:val="both"/>
        <w:rPr>
          <w:lang w:val="uk-UA"/>
        </w:rPr>
      </w:pPr>
    </w:p>
    <w:p w:rsidR="00C81884" w:rsidRPr="006715BC" w:rsidRDefault="00C81884" w:rsidP="00F66B84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 __</w:t>
      </w:r>
      <w:r>
        <w:rPr>
          <w:sz w:val="26"/>
          <w:szCs w:val="26"/>
          <w:u w:val="single"/>
          <w:lang w:val="uk-UA"/>
        </w:rPr>
        <w:t>05.11.2018</w:t>
      </w:r>
      <w:r>
        <w:rPr>
          <w:sz w:val="26"/>
          <w:szCs w:val="26"/>
          <w:lang w:val="uk-UA"/>
        </w:rPr>
        <w:t>__ №  _</w:t>
      </w:r>
      <w:r w:rsidRPr="006E33D1">
        <w:rPr>
          <w:sz w:val="26"/>
          <w:szCs w:val="26"/>
          <w:u w:val="single"/>
          <w:lang w:val="uk-UA"/>
        </w:rPr>
        <w:t>967</w:t>
      </w:r>
      <w:r w:rsidRPr="006715BC">
        <w:rPr>
          <w:sz w:val="26"/>
          <w:szCs w:val="26"/>
          <w:lang w:val="uk-UA"/>
        </w:rPr>
        <w:t>_</w:t>
      </w:r>
    </w:p>
    <w:p w:rsidR="00C81884" w:rsidRPr="006715BC" w:rsidRDefault="00C81884" w:rsidP="00F66B84">
      <w:pPr>
        <w:jc w:val="both"/>
        <w:rPr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>м.   Авдіївка,     Донецька обл.</w:t>
      </w:r>
    </w:p>
    <w:p w:rsidR="00C81884" w:rsidRPr="006715BC" w:rsidRDefault="00C81884" w:rsidP="00F66B84">
      <w:pPr>
        <w:rPr>
          <w:sz w:val="26"/>
          <w:szCs w:val="26"/>
          <w:lang w:val="uk-UA"/>
        </w:rPr>
      </w:pPr>
    </w:p>
    <w:p w:rsidR="00C81884" w:rsidRPr="006715BC" w:rsidRDefault="00C81884" w:rsidP="00A757D2">
      <w:pPr>
        <w:pStyle w:val="NormalWeb"/>
        <w:shd w:val="clear" w:color="auto" w:fill="F9F9F9"/>
        <w:spacing w:before="0" w:beforeAutospacing="0" w:after="0" w:afterAutospacing="0"/>
        <w:ind w:right="-5"/>
        <w:jc w:val="both"/>
        <w:rPr>
          <w:sz w:val="26"/>
          <w:szCs w:val="26"/>
          <w:shd w:val="clear" w:color="auto" w:fill="FFFFFF"/>
          <w:lang w:val="uk-UA"/>
        </w:rPr>
      </w:pPr>
      <w:r w:rsidRPr="006715BC">
        <w:rPr>
          <w:sz w:val="26"/>
          <w:szCs w:val="26"/>
          <w:lang w:val="uk-UA"/>
        </w:rPr>
        <w:t>Про внесення змін до</w:t>
      </w:r>
      <w:r w:rsidRPr="006715BC">
        <w:rPr>
          <w:sz w:val="26"/>
          <w:szCs w:val="26"/>
          <w:shd w:val="clear" w:color="auto" w:fill="FFFFFF"/>
          <w:lang w:val="uk-UA"/>
        </w:rPr>
        <w:t xml:space="preserve"> розпорядження керівника військово-цивільної  адміністрації міста Авдіївка Донецької області «</w:t>
      </w:r>
      <w:r w:rsidRPr="006715BC">
        <w:rPr>
          <w:rStyle w:val="Strong"/>
          <w:b w:val="0"/>
          <w:bCs w:val="0"/>
          <w:color w:val="424242"/>
          <w:sz w:val="26"/>
          <w:szCs w:val="26"/>
          <w:lang w:val="uk-UA"/>
        </w:rPr>
        <w:t>Про покладення повноважень та затвердження Порядку оформлення матеріалів про адміністративні правопорушення  адміністраторами відділу з надання адміністративних послуг військово-цивільної адміністрації міста Авдіївка Донецької області</w:t>
      </w:r>
      <w:r w:rsidRPr="006715BC">
        <w:rPr>
          <w:sz w:val="26"/>
          <w:szCs w:val="26"/>
          <w:shd w:val="clear" w:color="auto" w:fill="FFFFFF"/>
          <w:lang w:val="uk-UA"/>
        </w:rPr>
        <w:t>»</w:t>
      </w:r>
    </w:p>
    <w:p w:rsidR="00C81884" w:rsidRPr="006715BC" w:rsidRDefault="00C81884" w:rsidP="00F66B84">
      <w:pPr>
        <w:rPr>
          <w:sz w:val="26"/>
          <w:szCs w:val="26"/>
          <w:lang w:val="uk-UA"/>
        </w:rPr>
      </w:pPr>
    </w:p>
    <w:p w:rsidR="00C81884" w:rsidRPr="006715BC" w:rsidRDefault="00C81884" w:rsidP="00A757D2">
      <w:pPr>
        <w:ind w:firstLine="708"/>
        <w:jc w:val="both"/>
        <w:rPr>
          <w:color w:val="424242"/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 xml:space="preserve">З метою забезпечення прав громадян на отримання адміністративних послуг </w:t>
      </w:r>
      <w:r w:rsidRPr="006715BC">
        <w:rPr>
          <w:color w:val="424242"/>
          <w:sz w:val="26"/>
          <w:szCs w:val="26"/>
          <w:lang w:val="uk-UA"/>
        </w:rPr>
        <w:t>відповідно до вимог ст.ст. 219, 255 Кодексу України про адміністративні правопорушення, Закону України від 10.12.2015 № 888-</w:t>
      </w:r>
      <w:r w:rsidRPr="006715BC">
        <w:rPr>
          <w:color w:val="424242"/>
          <w:sz w:val="26"/>
          <w:szCs w:val="26"/>
        </w:rPr>
        <w:t>VIII</w:t>
      </w:r>
      <w:r w:rsidRPr="006715BC">
        <w:rPr>
          <w:color w:val="424242"/>
          <w:sz w:val="26"/>
          <w:szCs w:val="26"/>
          <w:lang w:val="uk-UA"/>
        </w:rPr>
        <w:t xml:space="preserve">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Закону України від 06.09.2012 № 5203-</w:t>
      </w:r>
      <w:r w:rsidRPr="006715BC">
        <w:rPr>
          <w:color w:val="424242"/>
          <w:sz w:val="26"/>
          <w:szCs w:val="26"/>
        </w:rPr>
        <w:t>VI</w:t>
      </w:r>
      <w:r w:rsidRPr="006715BC">
        <w:rPr>
          <w:color w:val="424242"/>
          <w:sz w:val="26"/>
          <w:szCs w:val="26"/>
          <w:lang w:val="uk-UA"/>
        </w:rPr>
        <w:t xml:space="preserve"> «Про адміністративні послуги» та керуючись Законом України «Про військово-цивільні адміністрації»,</w:t>
      </w:r>
    </w:p>
    <w:p w:rsidR="00C81884" w:rsidRPr="006715BC" w:rsidRDefault="00C81884" w:rsidP="00C330B0">
      <w:pPr>
        <w:pStyle w:val="Header"/>
        <w:tabs>
          <w:tab w:val="clear" w:pos="4536"/>
        </w:tabs>
        <w:jc w:val="both"/>
        <w:rPr>
          <w:b/>
          <w:bCs/>
          <w:sz w:val="26"/>
          <w:szCs w:val="26"/>
          <w:lang w:val="uk-UA"/>
        </w:rPr>
      </w:pPr>
      <w:r w:rsidRPr="006715BC">
        <w:rPr>
          <w:b/>
          <w:bCs/>
          <w:sz w:val="26"/>
          <w:szCs w:val="26"/>
          <w:lang w:val="uk-UA"/>
        </w:rPr>
        <w:t>з о б о в</w:t>
      </w:r>
      <w:r w:rsidRPr="006715BC">
        <w:rPr>
          <w:b/>
          <w:bCs/>
          <w:sz w:val="26"/>
          <w:szCs w:val="26"/>
        </w:rPr>
        <w:t>’</w:t>
      </w:r>
      <w:r w:rsidRPr="006715BC">
        <w:rPr>
          <w:b/>
          <w:bCs/>
          <w:sz w:val="26"/>
          <w:szCs w:val="26"/>
          <w:lang w:val="uk-UA"/>
        </w:rPr>
        <w:t>я з у ю:</w:t>
      </w:r>
    </w:p>
    <w:p w:rsidR="00C81884" w:rsidRPr="006715BC" w:rsidRDefault="00C81884" w:rsidP="00F66B84">
      <w:pPr>
        <w:jc w:val="both"/>
        <w:rPr>
          <w:color w:val="000000"/>
          <w:sz w:val="26"/>
          <w:szCs w:val="26"/>
          <w:shd w:val="clear" w:color="auto" w:fill="FFFFFF"/>
          <w:lang w:val="uk-UA"/>
        </w:rPr>
      </w:pPr>
    </w:p>
    <w:p w:rsidR="00C81884" w:rsidRPr="006715BC" w:rsidRDefault="00C81884" w:rsidP="00A757D2">
      <w:pPr>
        <w:ind w:firstLine="708"/>
        <w:jc w:val="both"/>
        <w:rPr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 xml:space="preserve">1. Внести до </w:t>
      </w:r>
      <w:r w:rsidRPr="006715BC">
        <w:rPr>
          <w:sz w:val="26"/>
          <w:szCs w:val="26"/>
          <w:shd w:val="clear" w:color="auto" w:fill="FFFFFF"/>
          <w:lang w:val="uk-UA"/>
        </w:rPr>
        <w:t>розпорядження керівника військово-цивільної адміністрації міста Авдіївка Донецької області</w:t>
      </w:r>
      <w:r w:rsidRPr="006715BC">
        <w:rPr>
          <w:sz w:val="26"/>
          <w:szCs w:val="26"/>
          <w:lang w:val="uk-UA"/>
        </w:rPr>
        <w:t xml:space="preserve"> від 09.11.2016 № 228 </w:t>
      </w:r>
      <w:r w:rsidRPr="006715BC">
        <w:rPr>
          <w:sz w:val="26"/>
          <w:szCs w:val="26"/>
          <w:shd w:val="clear" w:color="auto" w:fill="FFFFFF"/>
          <w:lang w:val="uk-UA"/>
        </w:rPr>
        <w:t>«</w:t>
      </w:r>
      <w:r w:rsidRPr="006715BC">
        <w:rPr>
          <w:rStyle w:val="Strong"/>
          <w:b w:val="0"/>
          <w:bCs w:val="0"/>
          <w:color w:val="424242"/>
          <w:sz w:val="26"/>
          <w:szCs w:val="26"/>
          <w:lang w:val="uk-UA"/>
        </w:rPr>
        <w:t>Про покладення повноважень та затвердження Порядку оформлення матеріалів про адміністративні правопорушення адміністраторами відділу з надання адміністративних послуг військово-цивільної адміністрації міста Авдіївка Донецької області</w:t>
      </w:r>
      <w:r w:rsidRPr="006715BC">
        <w:rPr>
          <w:sz w:val="26"/>
          <w:szCs w:val="26"/>
          <w:shd w:val="clear" w:color="auto" w:fill="FFFFFF"/>
          <w:lang w:val="uk-UA"/>
        </w:rPr>
        <w:t>»</w:t>
      </w:r>
      <w:r w:rsidRPr="006715BC">
        <w:rPr>
          <w:sz w:val="26"/>
          <w:szCs w:val="26"/>
          <w:lang w:val="uk-UA"/>
        </w:rPr>
        <w:t xml:space="preserve"> наступні зміни:</w:t>
      </w:r>
    </w:p>
    <w:p w:rsidR="00C81884" w:rsidRPr="006715BC" w:rsidRDefault="00C81884" w:rsidP="00A757D2">
      <w:pPr>
        <w:shd w:val="clear" w:color="auto" w:fill="F9F9F9"/>
        <w:ind w:firstLine="720"/>
        <w:jc w:val="both"/>
        <w:rPr>
          <w:color w:val="424242"/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 xml:space="preserve">1.1 </w:t>
      </w:r>
      <w:r w:rsidRPr="006715BC">
        <w:rPr>
          <w:color w:val="424242"/>
          <w:sz w:val="26"/>
          <w:szCs w:val="26"/>
          <w:lang w:val="uk-UA"/>
        </w:rPr>
        <w:t>Уповноважити адміністраторів відділу з надання адміністративних послуг військово-цивільної адміністрації міста Авдіївка Донецької області на розгляд справ та складання протоколів (постанов) про адміністративні правопорушення, передбачені ст.197, 198 Кодексу України про адміністративні правопорушення.</w:t>
      </w:r>
    </w:p>
    <w:p w:rsidR="00C81884" w:rsidRPr="006715BC" w:rsidRDefault="00C81884" w:rsidP="006715BC">
      <w:pPr>
        <w:ind w:firstLine="708"/>
        <w:jc w:val="both"/>
        <w:rPr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 xml:space="preserve">1.2. </w:t>
      </w:r>
      <w:r w:rsidRPr="006715BC">
        <w:rPr>
          <w:color w:val="424242"/>
          <w:sz w:val="26"/>
          <w:szCs w:val="26"/>
          <w:lang w:val="uk-UA"/>
        </w:rPr>
        <w:t>Затвердити Порядок оформлення матеріалів про адміністративні правопорушення адміністраторами відділу з надання адміністративних послуг військово-цивільної адміністрації мі</w:t>
      </w:r>
      <w:r>
        <w:rPr>
          <w:color w:val="424242"/>
          <w:sz w:val="26"/>
          <w:szCs w:val="26"/>
          <w:lang w:val="uk-UA"/>
        </w:rPr>
        <w:t>ста Авдіївка Донецької області, виклавши його у</w:t>
      </w:r>
      <w:r w:rsidRPr="006715BC">
        <w:rPr>
          <w:color w:val="424242"/>
          <w:sz w:val="26"/>
          <w:szCs w:val="26"/>
          <w:lang w:val="uk-UA"/>
        </w:rPr>
        <w:t xml:space="preserve"> новій редакції </w:t>
      </w:r>
      <w:r w:rsidRPr="006715BC">
        <w:rPr>
          <w:sz w:val="26"/>
          <w:szCs w:val="26"/>
          <w:lang w:val="uk-UA"/>
        </w:rPr>
        <w:t>(додається).</w:t>
      </w:r>
    </w:p>
    <w:p w:rsidR="00C81884" w:rsidRDefault="00C81884" w:rsidP="006715BC">
      <w:pPr>
        <w:ind w:firstLine="708"/>
        <w:jc w:val="both"/>
        <w:rPr>
          <w:sz w:val="26"/>
          <w:szCs w:val="26"/>
          <w:lang w:val="uk-UA"/>
        </w:rPr>
      </w:pPr>
    </w:p>
    <w:p w:rsidR="00C81884" w:rsidRPr="006715BC" w:rsidRDefault="00C81884" w:rsidP="006715BC">
      <w:pPr>
        <w:ind w:firstLine="708"/>
        <w:jc w:val="both"/>
        <w:rPr>
          <w:sz w:val="26"/>
          <w:szCs w:val="26"/>
          <w:lang w:val="uk-UA"/>
        </w:rPr>
      </w:pPr>
    </w:p>
    <w:p w:rsidR="00C81884" w:rsidRPr="006715BC" w:rsidRDefault="00C81884" w:rsidP="00F66B84">
      <w:pPr>
        <w:jc w:val="both"/>
        <w:rPr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>Керівник військово-цивільної адміністрації</w:t>
      </w:r>
    </w:p>
    <w:p w:rsidR="00C81884" w:rsidRPr="006715BC" w:rsidRDefault="00C81884" w:rsidP="00F66B84">
      <w:pPr>
        <w:jc w:val="both"/>
        <w:rPr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>міста Авдіївка Донецької області</w:t>
      </w:r>
    </w:p>
    <w:p w:rsidR="00C81884" w:rsidRPr="006715BC" w:rsidRDefault="00C81884" w:rsidP="00F66B84">
      <w:pPr>
        <w:jc w:val="both"/>
        <w:rPr>
          <w:sz w:val="26"/>
          <w:szCs w:val="26"/>
          <w:lang w:val="uk-UA"/>
        </w:rPr>
      </w:pPr>
      <w:r w:rsidRPr="006715BC">
        <w:rPr>
          <w:sz w:val="26"/>
          <w:szCs w:val="26"/>
          <w:lang w:val="uk-UA"/>
        </w:rPr>
        <w:t>полковник</w:t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</w:r>
      <w:r w:rsidRPr="006715BC">
        <w:rPr>
          <w:sz w:val="26"/>
          <w:szCs w:val="26"/>
          <w:lang w:val="uk-UA"/>
        </w:rPr>
        <w:tab/>
        <w:t>П.Малихін</w:t>
      </w:r>
    </w:p>
    <w:sectPr w:rsidR="00C81884" w:rsidRPr="006715BC" w:rsidSect="006715BC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B84"/>
    <w:rsid w:val="000358DD"/>
    <w:rsid w:val="000376C2"/>
    <w:rsid w:val="00040A99"/>
    <w:rsid w:val="00086A20"/>
    <w:rsid w:val="00130A2E"/>
    <w:rsid w:val="001316CC"/>
    <w:rsid w:val="0014216B"/>
    <w:rsid w:val="001532BA"/>
    <w:rsid w:val="001C4036"/>
    <w:rsid w:val="001E4E9B"/>
    <w:rsid w:val="001E569C"/>
    <w:rsid w:val="00226812"/>
    <w:rsid w:val="002272CF"/>
    <w:rsid w:val="002534BC"/>
    <w:rsid w:val="002B4276"/>
    <w:rsid w:val="002E1461"/>
    <w:rsid w:val="00356D15"/>
    <w:rsid w:val="003A357B"/>
    <w:rsid w:val="003B61B9"/>
    <w:rsid w:val="003C2C31"/>
    <w:rsid w:val="003E5CB4"/>
    <w:rsid w:val="0045252C"/>
    <w:rsid w:val="00542597"/>
    <w:rsid w:val="005F2B01"/>
    <w:rsid w:val="00604C1A"/>
    <w:rsid w:val="00643E9F"/>
    <w:rsid w:val="006715BC"/>
    <w:rsid w:val="00676E3F"/>
    <w:rsid w:val="006A2D24"/>
    <w:rsid w:val="006E33D1"/>
    <w:rsid w:val="00727437"/>
    <w:rsid w:val="007773CD"/>
    <w:rsid w:val="007872AA"/>
    <w:rsid w:val="007C1176"/>
    <w:rsid w:val="007C7238"/>
    <w:rsid w:val="007F69EC"/>
    <w:rsid w:val="00853916"/>
    <w:rsid w:val="00957B52"/>
    <w:rsid w:val="00980CC2"/>
    <w:rsid w:val="00985C97"/>
    <w:rsid w:val="009D6465"/>
    <w:rsid w:val="00A57B29"/>
    <w:rsid w:val="00A757D2"/>
    <w:rsid w:val="00AB556B"/>
    <w:rsid w:val="00B06956"/>
    <w:rsid w:val="00B35897"/>
    <w:rsid w:val="00B53041"/>
    <w:rsid w:val="00BC377F"/>
    <w:rsid w:val="00BC7C3B"/>
    <w:rsid w:val="00BD6F5F"/>
    <w:rsid w:val="00C116C7"/>
    <w:rsid w:val="00C330B0"/>
    <w:rsid w:val="00C81884"/>
    <w:rsid w:val="00CB23E9"/>
    <w:rsid w:val="00CD2721"/>
    <w:rsid w:val="00CE2C1C"/>
    <w:rsid w:val="00CF77D0"/>
    <w:rsid w:val="00D24EBE"/>
    <w:rsid w:val="00DF4661"/>
    <w:rsid w:val="00E3577E"/>
    <w:rsid w:val="00E66C19"/>
    <w:rsid w:val="00E850C4"/>
    <w:rsid w:val="00EA6D7B"/>
    <w:rsid w:val="00ED2F1A"/>
    <w:rsid w:val="00EF61C6"/>
    <w:rsid w:val="00F66B84"/>
    <w:rsid w:val="00FD0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B8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6B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4276"/>
    <w:rPr>
      <w:sz w:val="24"/>
      <w:szCs w:val="24"/>
    </w:rPr>
  </w:style>
  <w:style w:type="paragraph" w:customStyle="1" w:styleId="1">
    <w:name w:val="Знак Знак1"/>
    <w:basedOn w:val="Normal"/>
    <w:autoRedefine/>
    <w:uiPriority w:val="99"/>
    <w:rsid w:val="00F66B84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">
    <w:name w:val="Знак Знак"/>
    <w:basedOn w:val="Normal"/>
    <w:autoRedefine/>
    <w:uiPriority w:val="99"/>
    <w:rsid w:val="001E4E9B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1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C117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757D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locked/>
    <w:rsid w:val="00A757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309</Words>
  <Characters>1762</Characters>
  <Application>Microsoft Office Outlook</Application>
  <DocSecurity>0</DocSecurity>
  <Lines>0</Lines>
  <Paragraphs>0</Paragraphs>
  <ScaleCrop>false</ScaleCrop>
  <Company>CNAP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dc:description/>
  <cp:lastModifiedBy>user</cp:lastModifiedBy>
  <cp:revision>8</cp:revision>
  <dcterms:created xsi:type="dcterms:W3CDTF">2018-07-23T08:36:00Z</dcterms:created>
  <dcterms:modified xsi:type="dcterms:W3CDTF">2018-11-06T10:08:00Z</dcterms:modified>
</cp:coreProperties>
</file>